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C2923" w:rsidRPr="00630291" w:rsidRDefault="002C2923" w:rsidP="00E0116C">
      <w:pPr>
        <w:spacing w:line="240" w:lineRule="auto"/>
        <w:jc w:val="center"/>
        <w:rPr>
          <w:rFonts w:ascii="Arial" w:hAnsi="Arial"/>
          <w:lang w:val="de-AT"/>
        </w:rPr>
      </w:pPr>
    </w:p>
    <w:p w:rsidR="00E0116C" w:rsidRPr="00E0116C" w:rsidRDefault="00E0116C" w:rsidP="00E0116C">
      <w:pPr>
        <w:spacing w:line="240" w:lineRule="auto"/>
        <w:jc w:val="center"/>
        <w:rPr>
          <w:rFonts w:ascii="L VAG Rounded Light" w:hAnsi="L VAG Rounded Light"/>
          <w:sz w:val="27"/>
          <w:szCs w:val="27"/>
        </w:rPr>
      </w:pPr>
    </w:p>
    <w:p w:rsidR="00E0116C" w:rsidRPr="00E0116C" w:rsidRDefault="00E0116C" w:rsidP="00E0116C">
      <w:pPr>
        <w:spacing w:line="240" w:lineRule="auto"/>
        <w:jc w:val="center"/>
        <w:rPr>
          <w:rFonts w:ascii="L VAG Rounded Light" w:hAnsi="L VAG Rounded Light"/>
          <w:sz w:val="27"/>
          <w:szCs w:val="27"/>
        </w:rPr>
      </w:pPr>
    </w:p>
    <w:p w:rsidR="00E0116C" w:rsidRPr="00E0116C" w:rsidRDefault="00E0116C" w:rsidP="00E0116C">
      <w:pPr>
        <w:spacing w:line="240" w:lineRule="auto"/>
        <w:jc w:val="center"/>
        <w:rPr>
          <w:rFonts w:ascii="L VAG Rounded Light" w:hAnsi="L VAG Rounded Light"/>
          <w:sz w:val="36"/>
          <w:szCs w:val="36"/>
        </w:rPr>
      </w:pP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t>Pressetext</w:t>
      </w: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br/>
      </w:r>
      <w:r w:rsidRPr="00E0116C">
        <w:rPr>
          <w:rFonts w:ascii="L VAG Rounded Light" w:hAnsi="L VAG Rounded Light"/>
          <w:b/>
          <w:color w:val="7F7F7F" w:themeColor="text1" w:themeTint="80"/>
          <w:sz w:val="16"/>
          <w:szCs w:val="16"/>
          <w:u w:val="single"/>
        </w:rPr>
        <w:br/>
      </w: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t>– Christoph Fälbl &amp; Reinhard Nowak –</w:t>
      </w: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br/>
      </w:r>
      <w:r w:rsidRPr="00E0116C">
        <w:rPr>
          <w:rFonts w:ascii="L VAG Rounded Light" w:hAnsi="L VAG Rounded Light"/>
          <w:b/>
          <w:color w:val="7F7F7F" w:themeColor="text1" w:themeTint="80"/>
          <w:sz w:val="16"/>
          <w:szCs w:val="16"/>
          <w:u w:val="single"/>
        </w:rPr>
        <w:br/>
      </w: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t>„Helden für nix“</w:t>
      </w: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br/>
      </w:r>
      <w:r w:rsidRPr="00E0116C">
        <w:rPr>
          <w:rFonts w:ascii="L VAG Rounded Light" w:hAnsi="L VAG Rounded Light"/>
          <w:b/>
          <w:color w:val="7F7F7F" w:themeColor="text1" w:themeTint="80"/>
          <w:sz w:val="36"/>
          <w:szCs w:val="36"/>
          <w:u w:val="single"/>
        </w:rPr>
        <w:br/>
      </w: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</w:rPr>
        <w:t>Männer haben ihre Glanzzeit hinter sich. Sie leiden unter der Doppelbelastung Autowaschen und Fußballschauen. Sie sterben</w:t>
      </w:r>
      <w:r>
        <w:rPr>
          <w:rFonts w:ascii="L VAG Rounded Light" w:hAnsi="L VAG Rounded Light"/>
        </w:rPr>
        <w:t xml:space="preserve"> früher als die Frauen, nachdem</w:t>
      </w:r>
      <w:r>
        <w:rPr>
          <w:rFonts w:ascii="L VAG Rounded Light" w:hAnsi="L VAG Rounded Light"/>
        </w:rPr>
        <w:br/>
      </w:r>
      <w:r w:rsidRPr="00E0116C">
        <w:rPr>
          <w:rFonts w:ascii="L VAG Rounded Light" w:hAnsi="L VAG Rounded Light"/>
        </w:rPr>
        <w:t>sie ein belangloses Leben zwischen Hypochon</w:t>
      </w:r>
      <w:r>
        <w:rPr>
          <w:rFonts w:ascii="L VAG Rounded Light" w:hAnsi="L VAG Rounded Light"/>
        </w:rPr>
        <w:t>drie und Burnout geführt haben.</w:t>
      </w:r>
      <w:r>
        <w:rPr>
          <w:rFonts w:ascii="L VAG Rounded Light" w:hAnsi="L VAG Rounded Light"/>
        </w:rPr>
        <w:br/>
      </w:r>
      <w:r w:rsidRPr="00E0116C">
        <w:rPr>
          <w:rFonts w:ascii="L VAG Rounded Light" w:hAnsi="L VAG Rounded Light"/>
        </w:rPr>
        <w:t xml:space="preserve">Männer sind </w:t>
      </w:r>
      <w:r w:rsidR="00A5438F">
        <w:rPr>
          <w:rFonts w:ascii="L VAG Rounded Light" w:hAnsi="L VAG Rounded Light"/>
        </w:rPr>
        <w:t>OUT</w:t>
      </w:r>
      <w:r w:rsidRPr="00E0116C">
        <w:rPr>
          <w:rFonts w:ascii="L VAG Rounded Light" w:hAnsi="L VAG Rounded Light"/>
        </w:rPr>
        <w:t>.</w:t>
      </w:r>
      <w:r>
        <w:rPr>
          <w:rFonts w:ascii="L VAG Rounded Light" w:hAnsi="L VAG Rounded Light"/>
        </w:rPr>
        <w:t xml:space="preserve"> </w:t>
      </w:r>
      <w:r w:rsidR="00A5438F">
        <w:rPr>
          <w:rFonts w:ascii="L VAG Rounded Light" w:hAnsi="L VAG Rounded Light"/>
        </w:rPr>
        <w:t>Doch es gibt zwei, die IN</w:t>
      </w:r>
      <w:r w:rsidRPr="00E0116C">
        <w:rPr>
          <w:rFonts w:ascii="L VAG Rounded Light" w:hAnsi="L VAG Rounded Light"/>
        </w:rPr>
        <w:t xml:space="preserve"> sind und komplett anders:</w:t>
      </w:r>
      <w:r>
        <w:rPr>
          <w:rFonts w:ascii="L VAG Rounded Light" w:hAnsi="L VAG Rounded Light"/>
        </w:rPr>
        <w:t xml:space="preserve"> </w:t>
      </w:r>
      <w:r w:rsidRPr="00E0116C">
        <w:rPr>
          <w:rFonts w:ascii="L VAG Rounded Light" w:hAnsi="L VAG Rounded Light"/>
        </w:rPr>
        <w:t>Christoph &amp; Reini.</w:t>
      </w:r>
    </w:p>
    <w:p w:rsidR="00E0116C" w:rsidRPr="00E0116C" w:rsidRDefault="00E0116C" w:rsidP="00E0116C">
      <w:pPr>
        <w:jc w:val="center"/>
        <w:rPr>
          <w:rFonts w:ascii="L VAG Rounded Light" w:hAnsi="L VAG Rounded Light"/>
          <w:sz w:val="12"/>
          <w:szCs w:val="12"/>
        </w:rPr>
      </w:pPr>
    </w:p>
    <w:p w:rsid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</w:rPr>
        <w:t>Mit nimmermüden Elan führen diese beiden Helden</w:t>
      </w:r>
      <w:r>
        <w:rPr>
          <w:rFonts w:ascii="L VAG Rounded Light" w:hAnsi="L VAG Rounded Light"/>
        </w:rPr>
        <w:t xml:space="preserve"> das weiter, </w:t>
      </w:r>
      <w:r w:rsidRPr="00E0116C">
        <w:rPr>
          <w:rFonts w:ascii="L VAG Rounded Light" w:hAnsi="L VAG Rounded Light"/>
        </w:rPr>
        <w:t>was ihre Vorväter als Jäger, Gammler und Ve</w:t>
      </w:r>
      <w:r>
        <w:rPr>
          <w:rFonts w:ascii="L VAG Rounded Light" w:hAnsi="L VAG Rounded Light"/>
        </w:rPr>
        <w:t xml:space="preserve">rwaltungsbeamte begonnen haben:  </w:t>
      </w:r>
      <w:r w:rsidRPr="00E0116C">
        <w:rPr>
          <w:rFonts w:ascii="L VAG Rounded Light" w:hAnsi="L VAG Rounded Light"/>
        </w:rPr>
        <w:t>Ein Leben voll Mutterwitz und Abenteuer als rücksichtsvolle</w:t>
      </w:r>
      <w:r>
        <w:rPr>
          <w:rFonts w:ascii="L VAG Rounded Light" w:hAnsi="L VAG Rounded Light"/>
        </w:rPr>
        <w:t xml:space="preserve"> Karrieremänner, </w:t>
      </w:r>
      <w:r w:rsidRPr="00E0116C">
        <w:rPr>
          <w:rFonts w:ascii="L VAG Rounded Light" w:hAnsi="L VAG Rounded Light"/>
        </w:rPr>
        <w:t>gigantische Liebhaber und zärtliche Väter.</w:t>
      </w:r>
    </w:p>
    <w:p w:rsidR="00E0116C" w:rsidRPr="00E0116C" w:rsidRDefault="00E0116C" w:rsidP="00E0116C">
      <w:pPr>
        <w:jc w:val="center"/>
        <w:rPr>
          <w:rFonts w:ascii="L VAG Rounded Light" w:hAnsi="L VAG Rounded Light"/>
          <w:sz w:val="12"/>
          <w:szCs w:val="12"/>
        </w:rPr>
      </w:pP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</w:rPr>
        <w:t xml:space="preserve">Christoph &amp; Reini, </w:t>
      </w:r>
      <w:r>
        <w:rPr>
          <w:rFonts w:ascii="L VAG Rounded Light" w:hAnsi="L VAG Rounded Light"/>
        </w:rPr>
        <w:t xml:space="preserve">zwei </w:t>
      </w:r>
      <w:r w:rsidRPr="00E0116C">
        <w:rPr>
          <w:rFonts w:ascii="L VAG Rounded Light" w:hAnsi="L VAG Rounded Light"/>
          <w:i/>
        </w:rPr>
        <w:t>Helden für nix</w:t>
      </w:r>
      <w:r w:rsidRPr="00E0116C">
        <w:rPr>
          <w:rFonts w:ascii="L VAG Rounded Light" w:hAnsi="L VAG Rounded Light"/>
        </w:rPr>
        <w:t>, stürmen als di</w:t>
      </w:r>
      <w:bookmarkStart w:id="0" w:name="_GoBack"/>
      <w:bookmarkEnd w:id="0"/>
      <w:r w:rsidRPr="00E0116C">
        <w:rPr>
          <w:rFonts w:ascii="L VAG Rounded Light" w:hAnsi="L VAG Rounded Light"/>
        </w:rPr>
        <w:t>chtende Catcher die Wrestling-Arena, demonstrieren, wie man sensibel Frauen einkocht und beweisen überzeugend, dass auch Männer zur ärztlichen Vorsorgeuntersuchung gehen wollen, wenn sie dazu zwingt.</w:t>
      </w:r>
    </w:p>
    <w:p w:rsidR="00A5438F" w:rsidRPr="00A5438F" w:rsidRDefault="00A5438F" w:rsidP="00E0116C">
      <w:pPr>
        <w:jc w:val="center"/>
        <w:rPr>
          <w:rFonts w:ascii="L VAG Rounded Light" w:hAnsi="L VAG Rounded Light"/>
          <w:i/>
          <w:sz w:val="12"/>
          <w:szCs w:val="12"/>
        </w:rPr>
      </w:pP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  <w:i/>
        </w:rPr>
        <w:t>Helden für nix</w:t>
      </w:r>
      <w:r w:rsidRPr="00E0116C">
        <w:rPr>
          <w:rFonts w:ascii="L VAG Rounded Light" w:hAnsi="L VAG Rounded Light"/>
        </w:rPr>
        <w:t xml:space="preserve"> ist kein klassisches Kabarettprogramm.</w:t>
      </w:r>
    </w:p>
    <w:p w:rsidR="00A5438F" w:rsidRDefault="00A5438F" w:rsidP="00E0116C">
      <w:pPr>
        <w:jc w:val="center"/>
        <w:rPr>
          <w:rFonts w:ascii="L VAG Rounded Light" w:hAnsi="L VAG Rounded Light"/>
        </w:rPr>
      </w:pPr>
      <w:r>
        <w:rPr>
          <w:rFonts w:ascii="L VAG Rounded Light" w:hAnsi="L VAG Rounded Light"/>
        </w:rPr>
        <w:t>Vielmehr ist es</w:t>
      </w:r>
      <w:r w:rsidR="00E0116C" w:rsidRPr="00E0116C">
        <w:rPr>
          <w:rFonts w:ascii="L VAG Rounded Light" w:hAnsi="L VAG Rounded Light"/>
        </w:rPr>
        <w:t xml:space="preserve"> eine turbulente Hochschaubahnfahrt mit einem auffrisierten Tretboot. </w:t>
      </w:r>
    </w:p>
    <w:p w:rsidR="00A5438F" w:rsidRPr="00A5438F" w:rsidRDefault="00A5438F" w:rsidP="00E0116C">
      <w:pPr>
        <w:jc w:val="center"/>
        <w:rPr>
          <w:rFonts w:ascii="L VAG Rounded Light" w:hAnsi="L VAG Rounded Light"/>
          <w:sz w:val="12"/>
          <w:szCs w:val="12"/>
        </w:rPr>
      </w:pP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</w:rPr>
        <w:t>Weicheier, denen das zu gefährlich ist, die sollen gefälligst zu Hause bleiben.</w:t>
      </w: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</w:p>
    <w:p w:rsidR="00E0116C" w:rsidRPr="00E0116C" w:rsidRDefault="00A5438F" w:rsidP="00E0116C">
      <w:pPr>
        <w:jc w:val="center"/>
        <w:rPr>
          <w:rFonts w:ascii="L VAG Rounded Light" w:hAnsi="L VAG Rounded Light"/>
        </w:rPr>
      </w:pPr>
      <w:r>
        <w:rPr>
          <w:rFonts w:ascii="L VAG Rounded Light" w:hAnsi="L VAG Rounded Light"/>
        </w:rPr>
        <w:t xml:space="preserve">Helden für nix: Christoph </w:t>
      </w:r>
      <w:r w:rsidR="00E0116C" w:rsidRPr="00E0116C">
        <w:rPr>
          <w:rFonts w:ascii="L VAG Rounded Light" w:hAnsi="L VAG Rounded Light"/>
        </w:rPr>
        <w:t xml:space="preserve">Fälbl &amp; </w:t>
      </w:r>
      <w:r>
        <w:rPr>
          <w:rFonts w:ascii="L VAG Rounded Light" w:hAnsi="L VAG Rounded Light"/>
        </w:rPr>
        <w:t xml:space="preserve">Reinhard </w:t>
      </w:r>
      <w:r w:rsidR="00E0116C" w:rsidRPr="00E0116C">
        <w:rPr>
          <w:rFonts w:ascii="L VAG Rounded Light" w:hAnsi="L VAG Rounded Light"/>
        </w:rPr>
        <w:t>Nowak</w:t>
      </w: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</w:rPr>
        <w:t xml:space="preserve">Buch: </w:t>
      </w:r>
      <w:r w:rsidR="00A5438F">
        <w:rPr>
          <w:rFonts w:ascii="L VAG Rounded Light" w:hAnsi="L VAG Rounded Light"/>
        </w:rPr>
        <w:t xml:space="preserve">Roman </w:t>
      </w:r>
      <w:r w:rsidRPr="00E0116C">
        <w:rPr>
          <w:rFonts w:ascii="L VAG Rounded Light" w:hAnsi="L VAG Rounded Light"/>
        </w:rPr>
        <w:t xml:space="preserve">Frankl &amp; </w:t>
      </w:r>
      <w:r w:rsidR="00A5438F">
        <w:rPr>
          <w:rFonts w:ascii="L VAG Rounded Light" w:hAnsi="L VAG Rounded Light"/>
        </w:rPr>
        <w:t xml:space="preserve">Fritz </w:t>
      </w:r>
      <w:r w:rsidRPr="00E0116C">
        <w:rPr>
          <w:rFonts w:ascii="L VAG Rounded Light" w:hAnsi="L VAG Rounded Light"/>
        </w:rPr>
        <w:t>Schindlecker</w:t>
      </w:r>
    </w:p>
    <w:p w:rsidR="00E0116C" w:rsidRPr="00E0116C" w:rsidRDefault="00E0116C" w:rsidP="00E0116C">
      <w:pPr>
        <w:jc w:val="center"/>
        <w:rPr>
          <w:rFonts w:ascii="L VAG Rounded Light" w:hAnsi="L VAG Rounded Light"/>
        </w:rPr>
      </w:pPr>
      <w:r w:rsidRPr="00E0116C">
        <w:rPr>
          <w:rFonts w:ascii="L VAG Rounded Light" w:hAnsi="L VAG Rounded Light"/>
        </w:rPr>
        <w:t>Regie: Leo Maria Bauer</w:t>
      </w:r>
    </w:p>
    <w:p w:rsidR="00E0116C" w:rsidRPr="00E0116C" w:rsidRDefault="00E0116C" w:rsidP="00E0116C">
      <w:pPr>
        <w:spacing w:line="240" w:lineRule="auto"/>
        <w:jc w:val="center"/>
        <w:rPr>
          <w:rFonts w:ascii="L VAG Rounded Light" w:hAnsi="L VAG Rounded Light"/>
          <w:sz w:val="27"/>
          <w:szCs w:val="27"/>
        </w:rPr>
      </w:pPr>
    </w:p>
    <w:p w:rsidR="00E0116C" w:rsidRPr="00E0116C" w:rsidRDefault="00E0116C" w:rsidP="00E0116C">
      <w:pPr>
        <w:spacing w:line="240" w:lineRule="auto"/>
        <w:jc w:val="center"/>
        <w:rPr>
          <w:rFonts w:ascii="L VAG Rounded Light" w:hAnsi="L VAG Rounded Light"/>
          <w:sz w:val="27"/>
          <w:szCs w:val="27"/>
        </w:rPr>
      </w:pPr>
    </w:p>
    <w:p w:rsidR="00E0116C" w:rsidRPr="00E0116C" w:rsidRDefault="00E0116C" w:rsidP="002C2923">
      <w:pPr>
        <w:spacing w:line="240" w:lineRule="auto"/>
        <w:rPr>
          <w:rFonts w:ascii="L VAG Rounded Light" w:hAnsi="L VAG Rounded Light"/>
          <w:sz w:val="27"/>
          <w:szCs w:val="27"/>
        </w:rPr>
      </w:pPr>
    </w:p>
    <w:sectPr w:rsidR="00E0116C" w:rsidRPr="00E0116C" w:rsidSect="002C2923">
      <w:headerReference w:type="default" r:id="rId6"/>
      <w:footerReference w:type="default" r:id="rId7"/>
      <w:pgSz w:w="11900" w:h="16840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E0116C" w:rsidRDefault="00E0116C">
      <w:pPr>
        <w:spacing w:line="240" w:lineRule="auto"/>
      </w:pPr>
      <w:r>
        <w:separator/>
      </w:r>
    </w:p>
  </w:endnote>
  <w:endnote w:type="continuationSeparator" w:id="1">
    <w:p w:rsidR="00E0116C" w:rsidRDefault="00E0116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 VAG Rounded Light">
    <w:altName w:val="Cambria"/>
    <w:charset w:val="00"/>
    <w:family w:val="auto"/>
    <w:pitch w:val="variable"/>
    <w:sig w:usb0="00000003" w:usb1="00000000" w:usb2="00000000" w:usb3="00000000" w:csb0="00000001" w:csb1="00000000"/>
  </w:font>
  <w:font w:name="B VAG Rounded Bold">
    <w:altName w:val="Cambria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E0116C" w:rsidRPr="00B45B58" w:rsidRDefault="00E0116C" w:rsidP="002C2923">
    <w:pPr>
      <w:widowControl w:val="0"/>
      <w:spacing w:line="240" w:lineRule="auto"/>
      <w:jc w:val="center"/>
      <w:rPr>
        <w:rFonts w:ascii="B VAG Rounded Bold" w:hAnsi="B VAG Rounded Bold"/>
        <w:sz w:val="6"/>
        <w:szCs w:val="6"/>
      </w:rPr>
    </w:pPr>
  </w:p>
  <w:p w:rsidR="00E0116C" w:rsidRPr="00B45B58" w:rsidRDefault="00E0116C" w:rsidP="002C2923">
    <w:pPr>
      <w:widowControl w:val="0"/>
      <w:spacing w:line="240" w:lineRule="auto"/>
      <w:jc w:val="center"/>
      <w:rPr>
        <w:sz w:val="20"/>
        <w:szCs w:val="20"/>
      </w:rPr>
    </w:pP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E0116C" w:rsidRDefault="00E0116C">
      <w:pPr>
        <w:spacing w:line="240" w:lineRule="auto"/>
      </w:pPr>
      <w:r>
        <w:separator/>
      </w:r>
    </w:p>
  </w:footnote>
  <w:footnote w:type="continuationSeparator" w:id="1">
    <w:p w:rsidR="00E0116C" w:rsidRDefault="00E0116C">
      <w:pPr>
        <w:spacing w:line="240" w:lineRule="auto"/>
      </w:pPr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E0116C" w:rsidRPr="00E0116C" w:rsidRDefault="00E0116C" w:rsidP="002C2923">
    <w:pPr>
      <w:pStyle w:val="Kopfzeile"/>
      <w:spacing w:after="0" w:line="240" w:lineRule="auto"/>
      <w:jc w:val="right"/>
      <w:rPr>
        <w:rFonts w:ascii="L VAG Rounded Light" w:hAnsi="L VAG Rounded Light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ttachedTemplate r:id="rId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E0116C"/>
    <w:rsid w:val="002C2923"/>
    <w:rsid w:val="0031139F"/>
    <w:rsid w:val="00630291"/>
    <w:rsid w:val="00A5438F"/>
    <w:rsid w:val="00B45B58"/>
    <w:rsid w:val="00E0116C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0116C"/>
    <w:pPr>
      <w:spacing w:line="360" w:lineRule="auto"/>
    </w:pPr>
    <w:rPr>
      <w:rFonts w:eastAsia="ＭＳ 明朝"/>
      <w:sz w:val="24"/>
      <w:szCs w:val="24"/>
    </w:rPr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Kopfzeile">
    <w:name w:val="header"/>
    <w:basedOn w:val="Standard"/>
    <w:rsid w:val="00C05086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/>
      <w:sz w:val="22"/>
      <w:szCs w:val="22"/>
      <w:lang w:val="de-AT" w:eastAsia="en-US"/>
    </w:rPr>
  </w:style>
  <w:style w:type="paragraph" w:styleId="Fuzeile">
    <w:name w:val="footer"/>
    <w:basedOn w:val="Standard"/>
    <w:semiHidden/>
    <w:rsid w:val="00C05086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/>
      <w:sz w:val="22"/>
      <w:szCs w:val="22"/>
      <w:lang w:val="de-AT" w:eastAsia="en-US"/>
    </w:rPr>
  </w:style>
  <w:style w:type="character" w:styleId="Link">
    <w:name w:val="Hyperlink"/>
    <w:uiPriority w:val="99"/>
    <w:unhideWhenUsed/>
    <w:rsid w:val="00B45B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0116C"/>
    <w:pPr>
      <w:spacing w:line="360" w:lineRule="auto"/>
    </w:pPr>
    <w:rPr>
      <w:rFonts w:eastAsia="ＭＳ 明朝"/>
      <w:sz w:val="24"/>
      <w:szCs w:val="24"/>
    </w:rPr>
  </w:style>
  <w:style w:type="character" w:default="1" w:styleId="Absatz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C05086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/>
      <w:sz w:val="22"/>
      <w:szCs w:val="22"/>
      <w:lang w:val="de-AT" w:eastAsia="en-US"/>
    </w:rPr>
  </w:style>
  <w:style w:type="paragraph" w:styleId="Fuzeile">
    <w:name w:val="footer"/>
    <w:basedOn w:val="Standard"/>
    <w:semiHidden/>
    <w:rsid w:val="00C05086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/>
      <w:sz w:val="22"/>
      <w:szCs w:val="22"/>
      <w:lang w:val="de-AT" w:eastAsia="en-US"/>
    </w:rPr>
  </w:style>
  <w:style w:type="character" w:styleId="Link">
    <w:name w:val="Hyperlink"/>
    <w:uiPriority w:val="99"/>
    <w:unhideWhenUsed/>
    <w:rsid w:val="00B45B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0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Vorlagen:AG%20-%20Briefko&#776;pfe:AG_KOPF_ALLGEMEIN.dot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AG_KOPF_ALLGEMEIN.dot</Template>
  <TotalTime>0</TotalTime>
  <Pages>1</Pages>
  <Words>178</Words>
  <Characters>1020</Characters>
  <Application>Microsoft Word 12.0.0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Links>
    <vt:vector size="12" baseType="variant">
      <vt:variant>
        <vt:i4>6815833</vt:i4>
      </vt:variant>
      <vt:variant>
        <vt:i4>0</vt:i4>
      </vt:variant>
      <vt:variant>
        <vt:i4>0</vt:i4>
      </vt:variant>
      <vt:variant>
        <vt:i4>5</vt:i4>
      </vt:variant>
      <vt:variant>
        <vt:lpwstr>mailto:management@gagster.at</vt:lpwstr>
      </vt:variant>
      <vt:variant>
        <vt:lpwstr/>
      </vt:variant>
      <vt:variant>
        <vt:i4>0</vt:i4>
      </vt:variant>
      <vt:variant>
        <vt:i4>-1</vt:i4>
      </vt:variant>
      <vt:variant>
        <vt:i4>2049</vt:i4>
      </vt:variant>
      <vt:variant>
        <vt:i4>1</vt:i4>
      </vt:variant>
      <vt:variant>
        <vt:lpwstr/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cp:lastModifiedBy>Christoph Boehler</cp:lastModifiedBy>
  <cp:revision>2</cp:revision>
  <dcterms:created xsi:type="dcterms:W3CDTF">2013-08-20T13:11:00Z</dcterms:created>
  <dcterms:modified xsi:type="dcterms:W3CDTF">2013-10-08T10:14:00Z</dcterms:modified>
</cp:coreProperties>
</file>